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7BD0" w14:textId="77777777" w:rsidR="00554174" w:rsidRDefault="00B9055A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7DE9529" w14:textId="77777777" w:rsidR="00554174" w:rsidRDefault="00B9055A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27-SS001-21</w:t>
      </w:r>
    </w:p>
    <w:p w14:paraId="010CFB06" w14:textId="77777777" w:rsidR="00554174" w:rsidRDefault="00B9055A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6A06C056" w14:textId="77777777" w:rsidR="00554174" w:rsidRDefault="00B9055A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200D9510" w14:textId="7911EF2D" w:rsidR="00554174" w:rsidRPr="0084512B" w:rsidRDefault="00B9055A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 w:rsidRPr="0084512B">
        <w:rPr>
          <w:rFonts w:ascii="Calibri" w:hAnsi="Calibri" w:cs="Calibri"/>
        </w:rPr>
        <w:t>posted on the Kiribati Public Procurement Web Portal (</w:t>
      </w:r>
      <w:hyperlink r:id="rId12" w:history="1">
        <w:r w:rsidR="0084512B">
          <w:rPr>
            <w:rStyle w:val="Hyperlink"/>
          </w:rPr>
          <w:t>Tender List | Central Procurement Unit</w:t>
        </w:r>
      </w:hyperlink>
      <w:bookmarkStart w:id="0" w:name="_GoBack"/>
      <w:bookmarkEnd w:id="0"/>
      <w:r w:rsidRPr="0084512B">
        <w:rPr>
          <w:rFonts w:ascii="Calibri" w:hAnsi="Calibri" w:cs="Calibri"/>
        </w:rPr>
        <w:t xml:space="preserve">) </w:t>
      </w:r>
      <w:r w:rsidRPr="0084512B">
        <w:rPr>
          <w:rFonts w:ascii="Calibri" w:hAnsi="Calibri" w:cs="Calibri"/>
          <w:u w:val="single"/>
        </w:rPr>
        <w:t>or</w:t>
      </w:r>
      <w:r w:rsidRPr="0084512B"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441C4261" w14:textId="77777777" w:rsidR="00554174" w:rsidRPr="0084512B" w:rsidRDefault="00554174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554174" w:rsidRPr="0084512B" w14:paraId="40EE86F7" w14:textId="77777777">
        <w:tc>
          <w:tcPr>
            <w:tcW w:w="4673" w:type="dxa"/>
            <w:shd w:val="clear" w:color="auto" w:fill="auto"/>
          </w:tcPr>
          <w:p w14:paraId="0B2B6C97" w14:textId="77777777" w:rsidR="00554174" w:rsidRPr="0084512B" w:rsidRDefault="00B9055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BF19F2B" w14:textId="77777777" w:rsidR="00554174" w:rsidRPr="0084512B" w:rsidRDefault="00B9055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1F7404F2" w14:textId="77777777" w:rsidR="00554174" w:rsidRPr="0084512B" w:rsidRDefault="00B9055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554174" w:rsidRPr="0084512B" w14:paraId="15E4CF22" w14:textId="77777777">
        <w:tc>
          <w:tcPr>
            <w:tcW w:w="4673" w:type="dxa"/>
            <w:shd w:val="clear" w:color="auto" w:fill="auto"/>
          </w:tcPr>
          <w:p w14:paraId="19BC7D69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6F23EA27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FDABF2C" w14:textId="3A126905" w:rsidR="00554174" w:rsidRPr="0084512B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>21/05/2021</w:t>
            </w:r>
          </w:p>
        </w:tc>
      </w:tr>
      <w:tr w:rsidR="00554174" w:rsidRPr="0084512B" w14:paraId="65E703EA" w14:textId="77777777">
        <w:tc>
          <w:tcPr>
            <w:tcW w:w="4673" w:type="dxa"/>
            <w:shd w:val="clear" w:color="auto" w:fill="auto"/>
          </w:tcPr>
          <w:p w14:paraId="05EAFE28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2324FDDA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2B6C4F" w14:textId="279B14D7" w:rsidR="00554174" w:rsidRPr="0084512B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 xml:space="preserve"> 24/5/2021</w:t>
            </w:r>
          </w:p>
        </w:tc>
      </w:tr>
      <w:tr w:rsidR="00554174" w:rsidRPr="0084512B" w14:paraId="154D6C7E" w14:textId="77777777">
        <w:tc>
          <w:tcPr>
            <w:tcW w:w="4673" w:type="dxa"/>
            <w:shd w:val="clear" w:color="auto" w:fill="auto"/>
          </w:tcPr>
          <w:p w14:paraId="6A8E1374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678D351C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F3B698F" w14:textId="743382F2" w:rsidR="00554174" w:rsidRPr="0084512B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>27/05/2021</w:t>
            </w:r>
          </w:p>
        </w:tc>
      </w:tr>
      <w:tr w:rsidR="00554174" w:rsidRPr="0084512B" w14:paraId="7F0C0822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647D392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1C8C71EA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2FAEABC" w14:textId="5BB8DA36" w:rsidR="00554174" w:rsidRPr="0084512B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>31/05/2021(17:00)</w:t>
            </w:r>
          </w:p>
        </w:tc>
      </w:tr>
      <w:tr w:rsidR="00554174" w:rsidRPr="0084512B" w14:paraId="6AD9DC0D" w14:textId="77777777">
        <w:tc>
          <w:tcPr>
            <w:tcW w:w="4673" w:type="dxa"/>
            <w:shd w:val="clear" w:color="auto" w:fill="auto"/>
          </w:tcPr>
          <w:p w14:paraId="0BA0F864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3965C781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0A37C07" w14:textId="447DE7C6" w:rsidR="00554174" w:rsidRPr="0084512B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>3/06/2021</w:t>
            </w:r>
          </w:p>
        </w:tc>
      </w:tr>
      <w:tr w:rsidR="00554174" w14:paraId="02CDEAC0" w14:textId="77777777">
        <w:tc>
          <w:tcPr>
            <w:tcW w:w="4673" w:type="dxa"/>
            <w:shd w:val="clear" w:color="auto" w:fill="auto"/>
          </w:tcPr>
          <w:p w14:paraId="42DBD1D0" w14:textId="77777777" w:rsidR="00554174" w:rsidRPr="0084512B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4512B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0CF268" w14:textId="77777777" w:rsidR="00554174" w:rsidRPr="0084512B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4512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9BC2B17" w14:textId="6B3BF975" w:rsidR="00554174" w:rsidRDefault="00B9055A">
            <w:pPr>
              <w:rPr>
                <w:rFonts w:ascii="Calibri" w:hAnsi="Calibri"/>
                <w:szCs w:val="20"/>
              </w:rPr>
            </w:pPr>
            <w:r w:rsidRPr="0084512B">
              <w:rPr>
                <w:rFonts w:ascii="Calibri" w:hAnsi="Calibri"/>
                <w:szCs w:val="20"/>
              </w:rPr>
              <w:t>4/06/2021</w:t>
            </w:r>
          </w:p>
        </w:tc>
      </w:tr>
      <w:tr w:rsidR="00554174" w14:paraId="4EFFDCAD" w14:textId="77777777">
        <w:tc>
          <w:tcPr>
            <w:tcW w:w="4673" w:type="dxa"/>
            <w:shd w:val="clear" w:color="auto" w:fill="auto"/>
          </w:tcPr>
          <w:p w14:paraId="30B36F9D" w14:textId="77777777" w:rsidR="00554174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6ECDA5CA" w14:textId="77777777" w:rsidR="00554174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25E195C" w14:textId="7DA10C7C" w:rsidR="00554174" w:rsidRDefault="00B9055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18/06/21</w:t>
            </w:r>
          </w:p>
        </w:tc>
      </w:tr>
      <w:tr w:rsidR="00554174" w14:paraId="09758FBC" w14:textId="77777777">
        <w:tc>
          <w:tcPr>
            <w:tcW w:w="4673" w:type="dxa"/>
            <w:shd w:val="clear" w:color="auto" w:fill="auto"/>
          </w:tcPr>
          <w:p w14:paraId="48C1B529" w14:textId="77777777" w:rsidR="00554174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4A4FB757" w14:textId="77777777" w:rsidR="00554174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F396F73" w14:textId="54CDD3A1" w:rsidR="00554174" w:rsidRDefault="00B9055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21/06/2021</w:t>
            </w:r>
          </w:p>
        </w:tc>
      </w:tr>
      <w:tr w:rsidR="00554174" w14:paraId="5049C095" w14:textId="77777777">
        <w:tc>
          <w:tcPr>
            <w:tcW w:w="4673" w:type="dxa"/>
            <w:shd w:val="clear" w:color="auto" w:fill="auto"/>
          </w:tcPr>
          <w:p w14:paraId="7E17C3A2" w14:textId="77777777" w:rsidR="00554174" w:rsidRDefault="00B9055A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70B921B9" w14:textId="77777777" w:rsidR="00554174" w:rsidRDefault="00B9055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94FAA6D" w14:textId="010BD781" w:rsidR="00554174" w:rsidRDefault="00B9055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22/06/2021</w:t>
            </w:r>
          </w:p>
        </w:tc>
      </w:tr>
    </w:tbl>
    <w:p w14:paraId="386DFBAE" w14:textId="77777777" w:rsidR="00554174" w:rsidRDefault="00B9055A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E5D1D19" w14:textId="77777777" w:rsidR="00554174" w:rsidRDefault="00554174">
      <w:pPr>
        <w:rPr>
          <w:rFonts w:asciiTheme="minorHAnsi" w:hAnsiTheme="minorHAnsi"/>
          <w:sz w:val="22"/>
          <w:szCs w:val="22"/>
        </w:rPr>
      </w:pPr>
    </w:p>
    <w:sectPr w:rsidR="00554174">
      <w:headerReference w:type="default" r:id="rId13"/>
      <w:footerReference w:type="default" r:id="rId14"/>
      <w:headerReference w:type="first" r:id="rId15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5AB76" w14:textId="77777777" w:rsidR="007A79EA" w:rsidRDefault="00B9055A">
      <w:r>
        <w:separator/>
      </w:r>
    </w:p>
  </w:endnote>
  <w:endnote w:type="continuationSeparator" w:id="0">
    <w:p w14:paraId="1C1FA083" w14:textId="77777777" w:rsidR="007A79EA" w:rsidRDefault="00B9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638AC" w14:textId="77777777" w:rsidR="00554174" w:rsidRDefault="00B9055A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4512B" w:rsidRPr="0084512B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4512B" w:rsidRPr="0084512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02290DD5" w14:textId="4D9AD717" w:rsidR="00554174" w:rsidRDefault="00B9055A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4512B">
      <w:rPr>
        <w:noProof/>
      </w:rPr>
      <w:t>2021-05-21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1F68C" w14:textId="77777777" w:rsidR="007A79EA" w:rsidRDefault="00B9055A">
      <w:r>
        <w:separator/>
      </w:r>
    </w:p>
  </w:footnote>
  <w:footnote w:type="continuationSeparator" w:id="0">
    <w:p w14:paraId="4D8D37A0" w14:textId="77777777" w:rsidR="007A79EA" w:rsidRDefault="00B90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48191" w14:textId="77777777" w:rsidR="00554174" w:rsidRDefault="00B9055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7963FF2" wp14:editId="3A201C67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84368" w14:textId="77777777" w:rsidR="00554174" w:rsidRDefault="00B9055A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027EC247" w14:textId="77777777" w:rsidR="00554174" w:rsidRDefault="005541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39B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603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174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9EA"/>
    <w:rsid w:val="007B04E2"/>
    <w:rsid w:val="007B0AEC"/>
    <w:rsid w:val="007B1EF1"/>
    <w:rsid w:val="007B2CFF"/>
    <w:rsid w:val="007B32D1"/>
    <w:rsid w:val="007B54A7"/>
    <w:rsid w:val="007B565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12B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678"/>
    <w:rsid w:val="00B85827"/>
    <w:rsid w:val="00B8638D"/>
    <w:rsid w:val="00B86722"/>
    <w:rsid w:val="00B86E4C"/>
    <w:rsid w:val="00B877B3"/>
    <w:rsid w:val="00B9055A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48B70C3F"/>
    <w:rsid w:val="67D05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014310"/>
  <w15:docId w15:val="{E8056C1E-E033-4C5A-A491-86B17CE1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rocurement.gov.ki/tender-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08FC9016-193E-4B38-9280-BFEB6122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34</TotalTime>
  <Pages>2</Pages>
  <Words>189</Words>
  <Characters>1133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2021-03-16T04:20:00Z</dcterms:created>
  <dcterms:modified xsi:type="dcterms:W3CDTF">2021-05-21T02:37:00Z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